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3262B" w14:textId="77777777" w:rsidR="00D73E81" w:rsidRDefault="00D73E81" w:rsidP="00D73E81">
      <w:pPr>
        <w:pStyle w:val="NoSpacing"/>
      </w:pPr>
      <w:r>
        <w:rPr>
          <w:u w:val="single"/>
        </w:rPr>
        <w:t>Alice STONHAM</w:t>
      </w:r>
      <w:r>
        <w:t xml:space="preserve">       (fl.1413-4)</w:t>
      </w:r>
    </w:p>
    <w:p w14:paraId="77EBEB9A" w14:textId="479FCDB3" w:rsidR="00D73E81" w:rsidRDefault="00D73E81" w:rsidP="00D73E81">
      <w:pPr>
        <w:pStyle w:val="NoSpacing"/>
      </w:pPr>
      <w:r>
        <w:t>of Colchester, Essex. Bra</w:t>
      </w:r>
      <w:r w:rsidR="00757433">
        <w:t>s</w:t>
      </w:r>
      <w:r>
        <w:t>ier.</w:t>
      </w:r>
    </w:p>
    <w:p w14:paraId="30BA64B0" w14:textId="77777777" w:rsidR="00D73E81" w:rsidRDefault="00D73E81" w:rsidP="00D73E81">
      <w:pPr>
        <w:pStyle w:val="NoSpacing"/>
      </w:pPr>
    </w:p>
    <w:p w14:paraId="79B58395" w14:textId="77777777" w:rsidR="00D73E81" w:rsidRDefault="00D73E81" w:rsidP="00D73E81">
      <w:pPr>
        <w:pStyle w:val="NoSpacing"/>
      </w:pPr>
    </w:p>
    <w:p w14:paraId="4385EE8E" w14:textId="77777777" w:rsidR="00D73E81" w:rsidRDefault="00D73E81" w:rsidP="00D73E81">
      <w:pPr>
        <w:pStyle w:val="NoSpacing"/>
      </w:pPr>
      <w:r>
        <w:t xml:space="preserve">         1413-4</w:t>
      </w:r>
      <w:r>
        <w:tab/>
        <w:t xml:space="preserve">She made her Will. </w:t>
      </w:r>
    </w:p>
    <w:p w14:paraId="041D8825" w14:textId="77777777" w:rsidR="00D73E81" w:rsidRDefault="00D73E81" w:rsidP="00D73E81">
      <w:pPr>
        <w:pStyle w:val="NoSpacing"/>
      </w:pPr>
      <w:r>
        <w:tab/>
      </w:r>
      <w:r>
        <w:tab/>
        <w:t>(“The Red Parchment Book of Colchester” p.96)</w:t>
      </w:r>
    </w:p>
    <w:p w14:paraId="7BFC9CA6" w14:textId="77777777" w:rsidR="00D73E81" w:rsidRDefault="00D73E81" w:rsidP="00D73E81">
      <w:pPr>
        <w:pStyle w:val="NoSpacing"/>
      </w:pPr>
    </w:p>
    <w:p w14:paraId="251288C3" w14:textId="77777777" w:rsidR="00D73E81" w:rsidRDefault="00D73E81" w:rsidP="00D73E81">
      <w:pPr>
        <w:pStyle w:val="NoSpacing"/>
      </w:pPr>
    </w:p>
    <w:p w14:paraId="53156F70" w14:textId="77777777" w:rsidR="00D73E81" w:rsidRDefault="00D73E81" w:rsidP="00D73E81">
      <w:pPr>
        <w:pStyle w:val="NoSpacing"/>
      </w:pPr>
      <w:r>
        <w:t>16 April 2015</w:t>
      </w:r>
    </w:p>
    <w:p w14:paraId="78610A47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31C47" w14:textId="77777777" w:rsidR="00D73E81" w:rsidRDefault="00D73E81" w:rsidP="00920DE3">
      <w:pPr>
        <w:spacing w:after="0" w:line="240" w:lineRule="auto"/>
      </w:pPr>
      <w:r>
        <w:separator/>
      </w:r>
    </w:p>
  </w:endnote>
  <w:endnote w:type="continuationSeparator" w:id="0">
    <w:p w14:paraId="08855917" w14:textId="77777777" w:rsidR="00D73E81" w:rsidRDefault="00D73E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D82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D830" w14:textId="77777777" w:rsidR="00C009D8" w:rsidRPr="00C009D8" w:rsidRDefault="00C009D8">
    <w:pPr>
      <w:pStyle w:val="Footer"/>
    </w:pPr>
    <w:r>
      <w:t>Copyright I.S.Rogers 9 August 2013</w:t>
    </w:r>
  </w:p>
  <w:p w14:paraId="061B7BF0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99A8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449E4" w14:textId="77777777" w:rsidR="00D73E81" w:rsidRDefault="00D73E81" w:rsidP="00920DE3">
      <w:pPr>
        <w:spacing w:after="0" w:line="240" w:lineRule="auto"/>
      </w:pPr>
      <w:r>
        <w:separator/>
      </w:r>
    </w:p>
  </w:footnote>
  <w:footnote w:type="continuationSeparator" w:id="0">
    <w:p w14:paraId="33BE2746" w14:textId="77777777" w:rsidR="00D73E81" w:rsidRDefault="00D73E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4C3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6EE3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E815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E81"/>
    <w:rsid w:val="00120749"/>
    <w:rsid w:val="00624CAE"/>
    <w:rsid w:val="00757433"/>
    <w:rsid w:val="00920DE3"/>
    <w:rsid w:val="00C009D8"/>
    <w:rsid w:val="00CF53C8"/>
    <w:rsid w:val="00D73E8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B43E3"/>
  <w15:docId w15:val="{0083A095-D5E8-42A9-B951-D3936A31A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2015-04-25T19:38:00Z</dcterms:created>
  <dcterms:modified xsi:type="dcterms:W3CDTF">2023-05-18T19:04:00Z</dcterms:modified>
</cp:coreProperties>
</file>